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94136E" w:rsidRPr="0094136E" w14:paraId="580F2990" w14:textId="77777777" w:rsidTr="007B18BC">
        <w:trPr>
          <w:trHeight w:hRule="exact" w:val="1202"/>
        </w:trPr>
        <w:tc>
          <w:tcPr>
            <w:tcW w:w="3132" w:type="dxa"/>
          </w:tcPr>
          <w:p w14:paraId="03C763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11FA14" wp14:editId="2CB3B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7967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56945BF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6589E39" wp14:editId="10BA9E7E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4994C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4001EFB2" w14:textId="77777777" w:rsidTr="007B18BC">
        <w:trPr>
          <w:trHeight w:hRule="exact" w:val="118"/>
        </w:trPr>
        <w:tc>
          <w:tcPr>
            <w:tcW w:w="3132" w:type="dxa"/>
          </w:tcPr>
          <w:p w14:paraId="58BA4BE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DFDFD6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3EE821B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0A42823F" w14:textId="77777777" w:rsidTr="007B18BC">
        <w:trPr>
          <w:trHeight w:val="1263"/>
        </w:trPr>
        <w:tc>
          <w:tcPr>
            <w:tcW w:w="6264" w:type="dxa"/>
            <w:gridSpan w:val="2"/>
          </w:tcPr>
          <w:p w14:paraId="255547B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3AE3A2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DFB081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2718311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7BDE590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2B1C9C9C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2FFEB583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98624E6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0C089D7" w14:textId="07DB2785" w:rsidR="00DA13DF" w:rsidRPr="00BD4A3B" w:rsidRDefault="00D42701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REFERENČNO POTRDILO</w:t>
      </w:r>
      <w:r w:rsidR="0012121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0574CE2F" w14:textId="3C02C5C6" w:rsidR="00A81B20" w:rsidRPr="00BD4A3B" w:rsidRDefault="002D08B4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v postopku 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javn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ega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z oznako</w:t>
      </w:r>
    </w:p>
    <w:p w14:paraId="3D20906A" w14:textId="4741C340" w:rsidR="00474485" w:rsidRPr="00BD4A3B" w:rsidRDefault="00AF3DC1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_Hlk227049651"/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bookmarkEnd w:id="0"/>
      <w:r w:rsidR="00AC1633" w:rsidRPr="00AC1633">
        <w:rPr>
          <w:rFonts w:asciiTheme="minorHAnsi" w:hAnsiTheme="minorHAnsi"/>
          <w:b/>
          <w:color w:val="FFFFFF" w:themeColor="background1"/>
          <w:sz w:val="28"/>
          <w:szCs w:val="28"/>
        </w:rPr>
        <w:t>VZ-75-017/26</w:t>
      </w:r>
      <w:r w:rsidR="00253486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</w:p>
    <w:p w14:paraId="38F7D69B" w14:textId="77777777" w:rsidR="00121210" w:rsidRPr="00F064AA" w:rsidRDefault="00121210" w:rsidP="00121210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064AA">
        <w:rPr>
          <w:rFonts w:asciiTheme="minorHAnsi" w:hAnsiTheme="minorHAnsi"/>
          <w:i/>
          <w:sz w:val="20"/>
          <w:szCs w:val="22"/>
          <w:u w:val="single"/>
        </w:rPr>
        <w:t xml:space="preserve">Obrazec se izpolni za vsak referenčni </w:t>
      </w:r>
      <w:r w:rsidR="000D576B" w:rsidRPr="00F064AA">
        <w:rPr>
          <w:rFonts w:asciiTheme="minorHAnsi" w:hAnsiTheme="minorHAnsi"/>
          <w:i/>
          <w:sz w:val="20"/>
          <w:szCs w:val="22"/>
          <w:u w:val="single"/>
        </w:rPr>
        <w:t>posel</w:t>
      </w:r>
      <w:r w:rsidR="00CA76FF" w:rsidRPr="00F064AA"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 w:rsidRPr="00F064AA">
        <w:rPr>
          <w:rFonts w:asciiTheme="minorHAnsi" w:hAnsiTheme="minorHAnsi"/>
          <w:i/>
          <w:sz w:val="20"/>
          <w:szCs w:val="22"/>
          <w:u w:val="single"/>
        </w:rPr>
        <w:t>posebej.</w:t>
      </w:r>
    </w:p>
    <w:p w14:paraId="74D9517D" w14:textId="77777777" w:rsidR="009909B6" w:rsidRDefault="009909B6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89BC8C4" w14:textId="77777777" w:rsidR="000D3823" w:rsidRPr="00987F7F" w:rsidRDefault="000D3823" w:rsidP="000D382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16919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1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1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05B9B3BC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030E9F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87F7F">
        <w:rPr>
          <w:rFonts w:asciiTheme="minorHAnsi" w:hAnsiTheme="minorHAnsi"/>
          <w:sz w:val="22"/>
          <w:szCs w:val="22"/>
        </w:rPr>
        <w:t>zanj</w:t>
      </w:r>
      <w:proofErr w:type="gramEnd"/>
      <w:r w:rsidRPr="00987F7F">
        <w:rPr>
          <w:rFonts w:asciiTheme="minorHAnsi" w:hAnsiTheme="minorHAnsi"/>
          <w:sz w:val="22"/>
          <w:szCs w:val="22"/>
        </w:rPr>
        <w:t xml:space="preserve"> odgovorna oseba (ime in priimek) </w:t>
      </w:r>
      <w:bookmarkStart w:id="2" w:name="_Hlk156559024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  <w:bookmarkEnd w:id="2"/>
    </w:p>
    <w:p w14:paraId="2F8DA60B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kot naročnik potrjujemo in pod kazensko in materialno odgovornostjo izjavljamo, da je izvajalec</w:t>
      </w:r>
    </w:p>
    <w:p w14:paraId="6827B5A2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566FE62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3" w:name="_Hlk132889470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510392E" w14:textId="6378FDE4" w:rsidR="00EE6F8E" w:rsidRDefault="00987F7F" w:rsidP="00EE6F8E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za nas na podlagi pogodbe/naročilnice </w:t>
      </w:r>
      <w:proofErr w:type="gramStart"/>
      <w:r w:rsidRPr="00987F7F">
        <w:rPr>
          <w:rFonts w:asciiTheme="minorHAnsi" w:hAnsiTheme="minorHAnsi" w:cstheme="minorHAnsi"/>
          <w:sz w:val="22"/>
          <w:szCs w:val="22"/>
        </w:rPr>
        <w:t>št</w:t>
      </w:r>
      <w:bookmarkStart w:id="4" w:name="_Hlk173406177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proofErr w:type="gramEnd"/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4"/>
      <w:r w:rsidRPr="00987F7F">
        <w:rPr>
          <w:rFonts w:asciiTheme="minorHAnsi" w:hAnsiTheme="minorHAnsi"/>
          <w:sz w:val="22"/>
          <w:szCs w:val="22"/>
        </w:rPr>
        <w:t>,</w:t>
      </w:r>
      <w:r w:rsidRPr="00987F7F">
        <w:rPr>
          <w:rFonts w:asciiTheme="minorHAnsi" w:hAnsiTheme="minorHAnsi" w:cstheme="minorHAnsi"/>
          <w:sz w:val="22"/>
          <w:szCs w:val="22"/>
        </w:rPr>
        <w:t xml:space="preserve"> z dne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="00EE6F8E">
        <w:rPr>
          <w:rFonts w:asciiTheme="minorHAnsi" w:hAnsiTheme="minorHAnsi" w:cstheme="minorHAnsi"/>
          <w:sz w:val="22"/>
          <w:szCs w:val="22"/>
        </w:rPr>
        <w:t xml:space="preserve"> </w:t>
      </w:r>
      <w:r w:rsidR="000D3823" w:rsidRPr="00EE6F8E">
        <w:rPr>
          <w:rFonts w:asciiTheme="minorHAnsi" w:hAnsiTheme="minorHAnsi" w:cstheme="minorHAnsi"/>
          <w:sz w:val="22"/>
          <w:szCs w:val="22"/>
        </w:rPr>
        <w:t xml:space="preserve">v okviru </w:t>
      </w:r>
      <w:r w:rsidR="000D3823" w:rsidRPr="00EE6F8E">
        <w:rPr>
          <w:rFonts w:asciiTheme="minorHAnsi" w:hAnsiTheme="minorHAnsi" w:cstheme="minorHAnsi"/>
          <w:bCs/>
          <w:sz w:val="22"/>
          <w:szCs w:val="22"/>
        </w:rPr>
        <w:t>referenčnega posla/projekta,</w:t>
      </w:r>
      <w:r w:rsidR="000D3823" w:rsidRPr="00542F4C">
        <w:t xml:space="preserve"> </w:t>
      </w:r>
      <w:r w:rsidR="000D3823" w:rsidRPr="00EE6F8E">
        <w:rPr>
          <w:rFonts w:asciiTheme="minorHAnsi" w:hAnsiTheme="minorHAnsi" w:cstheme="minorHAnsi"/>
          <w:bCs/>
          <w:sz w:val="22"/>
          <w:szCs w:val="22"/>
        </w:rPr>
        <w:t>v referenčnem obdobju, kot ga je določil naročnik v razpisni dokumentaciji predmetnega postopka javnega naročanja,</w:t>
      </w:r>
      <w:r w:rsidR="00D52393" w:rsidRPr="00D52393">
        <w:t xml:space="preserve"> </w:t>
      </w:r>
      <w:r w:rsidR="00D52393" w:rsidRPr="00D52393">
        <w:rPr>
          <w:rFonts w:asciiTheme="minorHAnsi" w:hAnsiTheme="minorHAnsi" w:cstheme="minorHAnsi"/>
          <w:bCs/>
          <w:sz w:val="22"/>
          <w:szCs w:val="22"/>
        </w:rPr>
        <w:t>neprekinjeno najmanj (1) eno leto (kvalitetno in v skladu s pogodbenimi določili) opravljal oz. še opravlja istovrstne storitev, kot so predmet pri predmetnem javnem naročilu</w:t>
      </w:r>
      <w:r w:rsidR="00D52393">
        <w:rPr>
          <w:rStyle w:val="Sprotnaopomba-sklic"/>
          <w:rFonts w:asciiTheme="minorHAnsi" w:hAnsiTheme="minorHAnsi" w:cstheme="minorHAnsi"/>
          <w:bCs/>
          <w:sz w:val="22"/>
          <w:szCs w:val="22"/>
        </w:rPr>
        <w:footnoteReference w:id="2"/>
      </w:r>
      <w:r w:rsidR="00D52393">
        <w:rPr>
          <w:rFonts w:asciiTheme="minorHAnsi" w:hAnsiTheme="minorHAnsi" w:cstheme="minorHAnsi"/>
          <w:bCs/>
          <w:sz w:val="22"/>
          <w:szCs w:val="22"/>
        </w:rPr>
        <w:t xml:space="preserve">, in sicer na </w:t>
      </w:r>
      <w:r w:rsidR="00D52393"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52393"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="00D52393" w:rsidRPr="00987F7F">
        <w:rPr>
          <w:rFonts w:asciiTheme="minorHAnsi" w:hAnsiTheme="minorHAnsi"/>
          <w:sz w:val="22"/>
          <w:szCs w:val="22"/>
        </w:rPr>
      </w:r>
      <w:r w:rsidR="00D52393" w:rsidRPr="00987F7F">
        <w:rPr>
          <w:rFonts w:asciiTheme="minorHAnsi" w:hAnsiTheme="minorHAnsi"/>
          <w:sz w:val="22"/>
          <w:szCs w:val="22"/>
        </w:rPr>
        <w:fldChar w:fldCharType="separate"/>
      </w:r>
      <w:r w:rsidR="00D52393" w:rsidRPr="00987F7F">
        <w:rPr>
          <w:rFonts w:asciiTheme="minorHAnsi" w:hAnsiTheme="minorHAnsi"/>
          <w:noProof/>
          <w:sz w:val="22"/>
          <w:szCs w:val="22"/>
        </w:rPr>
        <w:t> </w:t>
      </w:r>
      <w:r w:rsidR="00D52393" w:rsidRPr="00987F7F">
        <w:rPr>
          <w:rFonts w:asciiTheme="minorHAnsi" w:hAnsiTheme="minorHAnsi"/>
          <w:noProof/>
          <w:sz w:val="22"/>
          <w:szCs w:val="22"/>
        </w:rPr>
        <w:t> </w:t>
      </w:r>
      <w:r w:rsidR="00D52393" w:rsidRPr="00987F7F">
        <w:rPr>
          <w:rFonts w:asciiTheme="minorHAnsi" w:hAnsiTheme="minorHAnsi"/>
          <w:noProof/>
          <w:sz w:val="22"/>
          <w:szCs w:val="22"/>
        </w:rPr>
        <w:t> </w:t>
      </w:r>
      <w:r w:rsidR="00D52393" w:rsidRPr="00987F7F">
        <w:rPr>
          <w:rFonts w:asciiTheme="minorHAnsi" w:hAnsiTheme="minorHAnsi"/>
          <w:noProof/>
          <w:sz w:val="22"/>
          <w:szCs w:val="22"/>
        </w:rPr>
        <w:t> </w:t>
      </w:r>
      <w:r w:rsidR="00D52393" w:rsidRPr="00987F7F">
        <w:rPr>
          <w:rFonts w:asciiTheme="minorHAnsi" w:hAnsiTheme="minorHAnsi"/>
          <w:noProof/>
          <w:sz w:val="22"/>
          <w:szCs w:val="22"/>
        </w:rPr>
        <w:t> </w:t>
      </w:r>
      <w:r w:rsidR="00D52393" w:rsidRPr="00987F7F">
        <w:rPr>
          <w:rFonts w:asciiTheme="minorHAnsi" w:hAnsiTheme="minorHAnsi"/>
          <w:sz w:val="22"/>
          <w:szCs w:val="22"/>
        </w:rPr>
        <w:fldChar w:fldCharType="end"/>
      </w:r>
      <w:r w:rsidR="00D52393">
        <w:rPr>
          <w:rFonts w:asciiTheme="minorHAnsi" w:hAnsiTheme="minorHAnsi"/>
          <w:sz w:val="22"/>
          <w:szCs w:val="22"/>
        </w:rPr>
        <w:t xml:space="preserve">različnih lokacija in </w:t>
      </w:r>
      <w:r w:rsidR="00EE6F8E" w:rsidRPr="00CF6EBE">
        <w:rPr>
          <w:rFonts w:asciiTheme="minorHAnsi" w:hAnsiTheme="minorHAnsi"/>
          <w:sz w:val="22"/>
          <w:szCs w:val="22"/>
        </w:rPr>
        <w:t xml:space="preserve">v realizirani vrednosti </w:t>
      </w:r>
      <w:r w:rsidR="00EE6F8E"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E6F8E"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="00EE6F8E" w:rsidRPr="00987F7F">
        <w:rPr>
          <w:rFonts w:asciiTheme="minorHAnsi" w:hAnsiTheme="minorHAnsi"/>
          <w:sz w:val="22"/>
          <w:szCs w:val="22"/>
        </w:rPr>
      </w:r>
      <w:r w:rsidR="00EE6F8E" w:rsidRPr="00987F7F">
        <w:rPr>
          <w:rFonts w:asciiTheme="minorHAnsi" w:hAnsiTheme="minorHAnsi"/>
          <w:sz w:val="22"/>
          <w:szCs w:val="22"/>
        </w:rPr>
        <w:fldChar w:fldCharType="separate"/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noProof/>
          <w:sz w:val="22"/>
          <w:szCs w:val="22"/>
        </w:rPr>
        <w:t> </w:t>
      </w:r>
      <w:r w:rsidR="00EE6F8E" w:rsidRPr="00987F7F">
        <w:rPr>
          <w:rFonts w:asciiTheme="minorHAnsi" w:hAnsiTheme="minorHAnsi"/>
          <w:sz w:val="22"/>
          <w:szCs w:val="22"/>
        </w:rPr>
        <w:fldChar w:fldCharType="end"/>
      </w:r>
      <w:r w:rsidR="00EE6F8E" w:rsidRPr="00CF6EBE">
        <w:rPr>
          <w:rFonts w:asciiTheme="minorHAnsi" w:hAnsiTheme="minorHAnsi"/>
          <w:sz w:val="22"/>
          <w:szCs w:val="22"/>
        </w:rPr>
        <w:t>EUR brez DDV</w:t>
      </w:r>
      <w:r w:rsidR="00EE6F8E" w:rsidRPr="00CF6EBE">
        <w:rPr>
          <w:rStyle w:val="Sprotnaopomba-sklic"/>
          <w:rFonts w:asciiTheme="minorHAnsi" w:hAnsiTheme="minorHAnsi"/>
        </w:rPr>
        <w:footnoteReference w:id="3"/>
      </w:r>
      <w:r w:rsidR="00EE6F8E" w:rsidRPr="00CF6EBE">
        <w:rPr>
          <w:rFonts w:asciiTheme="minorHAnsi" w:hAnsiTheme="minorHAnsi"/>
          <w:sz w:val="22"/>
          <w:szCs w:val="22"/>
        </w:rPr>
        <w:t>.</w:t>
      </w:r>
    </w:p>
    <w:p w14:paraId="02DD5BC3" w14:textId="77777777" w:rsidR="00E004E7" w:rsidRPr="00DC26C2" w:rsidRDefault="00E004E7" w:rsidP="00E004E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</w:t>
      </w:r>
      <w:proofErr w:type="gramStart"/>
      <w:r w:rsidRPr="00DC26C2">
        <w:rPr>
          <w:rFonts w:asciiTheme="minorHAnsi" w:hAnsiTheme="minorHAnsi" w:cstheme="minorHAnsi"/>
          <w:sz w:val="22"/>
          <w:szCs w:val="22"/>
        </w:rPr>
        <w:t>e-mail</w:t>
      </w:r>
      <w:proofErr w:type="gramEnd"/>
      <w:r w:rsidRPr="00DC26C2">
        <w:rPr>
          <w:rFonts w:asciiTheme="minorHAnsi" w:hAnsiTheme="minorHAnsi" w:cstheme="minorHAnsi"/>
          <w:sz w:val="22"/>
          <w:szCs w:val="22"/>
        </w:rPr>
        <w:t xml:space="preserve">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115F686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2B172B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2B172B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429F2C61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764A77" w14:textId="77777777" w:rsidR="00E004E7" w:rsidRPr="00932B15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5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5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6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6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139E09" w14:textId="77777777" w:rsidR="00E004E7" w:rsidRDefault="00E004E7" w:rsidP="00E004E7">
      <w:pPr>
        <w:jc w:val="both"/>
        <w:rPr>
          <w:sz w:val="22"/>
          <w:szCs w:val="22"/>
        </w:rPr>
      </w:pPr>
    </w:p>
    <w:p w14:paraId="13A27AD7" w14:textId="77777777" w:rsidR="00E004E7" w:rsidRPr="00932B15" w:rsidRDefault="00E004E7" w:rsidP="00E004E7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5B4F4D17" w14:textId="77777777" w:rsidR="00E004E7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0C4D5409" w14:textId="77777777" w:rsidR="00E004E7" w:rsidRPr="00932B15" w:rsidRDefault="00E004E7" w:rsidP="00E004E7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p w14:paraId="015430B6" w14:textId="7AFA2FFD" w:rsidR="00121210" w:rsidRPr="00121210" w:rsidRDefault="00121210" w:rsidP="00121210">
      <w:pPr>
        <w:ind w:left="4248" w:firstLine="708"/>
        <w:rPr>
          <w:rFonts w:asciiTheme="minorHAnsi" w:hAnsiTheme="minorHAnsi"/>
          <w:sz w:val="22"/>
          <w:szCs w:val="22"/>
        </w:rPr>
      </w:pPr>
    </w:p>
    <w:sectPr w:rsidR="00121210" w:rsidRPr="00121210" w:rsidSect="00743545">
      <w:headerReference w:type="default" r:id="rId10"/>
      <w:footerReference w:type="default" r:id="rId11"/>
      <w:pgSz w:w="11907" w:h="16834" w:code="9"/>
      <w:pgMar w:top="1418" w:right="1021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FE5B8" w14:textId="77777777" w:rsidR="00F87DCE" w:rsidRDefault="00F87DCE">
      <w:r>
        <w:separator/>
      </w:r>
    </w:p>
  </w:endnote>
  <w:endnote w:type="continuationSeparator" w:id="0">
    <w:p w14:paraId="2A2E397E" w14:textId="77777777" w:rsidR="00F87DCE" w:rsidRDefault="00F8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C027" w14:textId="77777777" w:rsidR="0051683E" w:rsidRPr="009722C8" w:rsidRDefault="0051683E" w:rsidP="00712A83">
    <w:pPr>
      <w:pStyle w:val="Noga"/>
      <w:pBdr>
        <w:top w:val="single" w:sz="4" w:space="1" w:color="auto"/>
      </w:pBdr>
      <w:rPr>
        <w:sz w:val="16"/>
        <w:szCs w:val="16"/>
      </w:rPr>
    </w:pPr>
    <w:r w:rsidRPr="009722C8">
      <w:rPr>
        <w:sz w:val="16"/>
        <w:szCs w:val="16"/>
      </w:rPr>
      <w:t>ZZZS</w:t>
    </w:r>
    <w:r w:rsidRPr="009722C8">
      <w:rPr>
        <w:sz w:val="16"/>
        <w:szCs w:val="16"/>
      </w:rPr>
      <w:tab/>
      <w:t xml:space="preserve">Stran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PAGE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  <w:r w:rsidRPr="009722C8">
      <w:rPr>
        <w:sz w:val="16"/>
        <w:szCs w:val="16"/>
      </w:rPr>
      <w:t xml:space="preserve"> od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NUMPAGES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B5220" w14:textId="77777777" w:rsidR="00F87DCE" w:rsidRDefault="00F87DCE">
      <w:r>
        <w:separator/>
      </w:r>
    </w:p>
  </w:footnote>
  <w:footnote w:type="continuationSeparator" w:id="0">
    <w:p w14:paraId="2F2B9FAB" w14:textId="77777777" w:rsidR="00F87DCE" w:rsidRDefault="00F87DCE">
      <w:r>
        <w:continuationSeparator/>
      </w:r>
    </w:p>
  </w:footnote>
  <w:footnote w:id="1">
    <w:p w14:paraId="2B71C445" w14:textId="77777777" w:rsidR="000D3823" w:rsidRPr="00D52393" w:rsidRDefault="000D3823" w:rsidP="00D52393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D3170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31703">
        <w:rPr>
          <w:rFonts w:asciiTheme="minorHAnsi" w:hAnsiTheme="minorHAnsi" w:cstheme="minorHAnsi"/>
          <w:sz w:val="18"/>
          <w:szCs w:val="18"/>
        </w:rPr>
        <w:t xml:space="preserve"> Navesti</w:t>
      </w:r>
      <w:r w:rsidRPr="002D7860">
        <w:rPr>
          <w:rFonts w:asciiTheme="minorHAnsi" w:hAnsiTheme="minorHAnsi" w:cstheme="minorHAnsi"/>
          <w:sz w:val="18"/>
          <w:szCs w:val="18"/>
        </w:rPr>
        <w:t xml:space="preserve"> je potrebno prvotnega naročnika posla, ki je naročilo oddal v izvajanje (ne izvajalca, ki je posel oddal v nadaljnje izvajanje </w:t>
      </w:r>
      <w:r w:rsidRPr="00D52393">
        <w:rPr>
          <w:rFonts w:asciiTheme="minorHAnsi" w:hAnsiTheme="minorHAnsi" w:cstheme="minorHAnsi"/>
          <w:sz w:val="18"/>
          <w:szCs w:val="18"/>
        </w:rPr>
        <w:t xml:space="preserve">drugemu gospodarskemu subjektu, npr. podizvajalcu, soponudniku ali drugo). </w:t>
      </w:r>
      <w:r w:rsidRPr="00D52393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referenca)</w:t>
      </w:r>
      <w:r w:rsidRPr="00D52393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132BFCFF" w14:textId="2BFB68E6" w:rsidR="00D52393" w:rsidRDefault="00D52393" w:rsidP="00D52393">
      <w:pPr>
        <w:pStyle w:val="Sprotnaopomba-besedilo"/>
        <w:jc w:val="both"/>
      </w:pPr>
      <w:r w:rsidRPr="00D5239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="004E2BAF" w:rsidRPr="004E2BAF">
        <w:rPr>
          <w:rFonts w:asciiTheme="minorHAnsi" w:hAnsiTheme="minorHAnsi" w:cstheme="minorHAnsi"/>
          <w:sz w:val="18"/>
          <w:szCs w:val="18"/>
        </w:rPr>
        <w:t>Za istovrstne storitve, ki so predmet predmetnega javnega naročanja, naročnik šteje izvajanje storitev vzdrževanja informacijsko-komunikacijske opreme (tudi garancijske).</w:t>
      </w:r>
    </w:p>
  </w:footnote>
  <w:footnote w:id="3">
    <w:p w14:paraId="5A8C52F5" w14:textId="584558CC" w:rsidR="00EE6F8E" w:rsidRDefault="00EE6F8E" w:rsidP="00EE6F8E">
      <w:pPr>
        <w:pStyle w:val="Sprotnaopomba-besedilo"/>
      </w:pPr>
      <w:r w:rsidRPr="00E062C9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062C9">
        <w:rPr>
          <w:rFonts w:asciiTheme="minorHAnsi" w:hAnsiTheme="minorHAnsi" w:cstheme="minorHAnsi"/>
          <w:sz w:val="18"/>
          <w:szCs w:val="18"/>
        </w:rPr>
        <w:t xml:space="preserve"> Realiziran vrednost je bila izvedena v postavljenem referenčnem obdobju.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AA9D" w14:textId="7099BBE6" w:rsidR="0051683E" w:rsidRPr="009722C8" w:rsidRDefault="0051683E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i/>
        <w:sz w:val="16"/>
        <w:szCs w:val="16"/>
      </w:rPr>
    </w:pPr>
    <w:r w:rsidRPr="009722C8">
      <w:rPr>
        <w:i/>
        <w:sz w:val="16"/>
        <w:szCs w:val="16"/>
      </w:rPr>
      <w:t xml:space="preserve">Obrazec </w:t>
    </w:r>
    <w:r w:rsidR="00474485">
      <w:rPr>
        <w:i/>
        <w:sz w:val="16"/>
        <w:szCs w:val="16"/>
      </w:rPr>
      <w:t>V</w:t>
    </w:r>
    <w:r w:rsidRPr="009722C8">
      <w:rPr>
        <w:i/>
        <w:sz w:val="16"/>
        <w:szCs w:val="16"/>
      </w:rPr>
      <w:t>-4</w:t>
    </w:r>
    <w:r w:rsidR="00FE53F9">
      <w:rPr>
        <w:i/>
        <w:sz w:val="16"/>
        <w:szCs w:val="16"/>
      </w:rPr>
      <w:t>a</w:t>
    </w:r>
    <w:r w:rsidRPr="009722C8">
      <w:rPr>
        <w:i/>
        <w:sz w:val="16"/>
        <w:szCs w:val="16"/>
      </w:rPr>
      <w:tab/>
    </w:r>
    <w:r w:rsidRPr="009722C8">
      <w:rPr>
        <w:i/>
        <w:sz w:val="16"/>
        <w:szCs w:val="16"/>
      </w:rPr>
      <w:tab/>
      <w:t>Referenčno potrdilo</w:t>
    </w:r>
    <w:r w:rsidR="00832B51" w:rsidRPr="009722C8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181"/>
    <w:multiLevelType w:val="hybridMultilevel"/>
    <w:tmpl w:val="A6A0F310"/>
    <w:lvl w:ilvl="0" w:tplc="600C0A9E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F33"/>
    <w:multiLevelType w:val="hybridMultilevel"/>
    <w:tmpl w:val="0C5EC680"/>
    <w:lvl w:ilvl="0" w:tplc="7506C6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692252"/>
    <w:multiLevelType w:val="hybridMultilevel"/>
    <w:tmpl w:val="C37C1E28"/>
    <w:lvl w:ilvl="0" w:tplc="A8B25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F4D0C"/>
    <w:multiLevelType w:val="hybridMultilevel"/>
    <w:tmpl w:val="CEDC4D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B1DA2"/>
    <w:multiLevelType w:val="hybridMultilevel"/>
    <w:tmpl w:val="FDF8B04C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5A06084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9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6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04470C"/>
    <w:multiLevelType w:val="hybridMultilevel"/>
    <w:tmpl w:val="7C5C46B4"/>
    <w:lvl w:ilvl="0" w:tplc="E6000AE0">
      <w:start w:val="6"/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82EC8"/>
    <w:multiLevelType w:val="hybridMultilevel"/>
    <w:tmpl w:val="2CDEBE9C"/>
    <w:lvl w:ilvl="0" w:tplc="B414F0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04FE3"/>
    <w:multiLevelType w:val="hybridMultilevel"/>
    <w:tmpl w:val="FFEC8ED0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697E9C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EC1522"/>
    <w:multiLevelType w:val="hybridMultilevel"/>
    <w:tmpl w:val="C2001C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31" w15:restartNumberingAfterBreak="0">
    <w:nsid w:val="528D210B"/>
    <w:multiLevelType w:val="hybridMultilevel"/>
    <w:tmpl w:val="1F38EA38"/>
    <w:lvl w:ilvl="0" w:tplc="4D201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B8289B"/>
    <w:multiLevelType w:val="hybridMultilevel"/>
    <w:tmpl w:val="A1ACED8E"/>
    <w:lvl w:ilvl="0" w:tplc="44A25DD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2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46071531">
    <w:abstractNumId w:val="32"/>
  </w:num>
  <w:num w:numId="2" w16cid:durableId="1523856319">
    <w:abstractNumId w:val="24"/>
  </w:num>
  <w:num w:numId="3" w16cid:durableId="1978483855">
    <w:abstractNumId w:val="14"/>
  </w:num>
  <w:num w:numId="4" w16cid:durableId="754403522">
    <w:abstractNumId w:val="15"/>
  </w:num>
  <w:num w:numId="5" w16cid:durableId="1666665401">
    <w:abstractNumId w:val="41"/>
  </w:num>
  <w:num w:numId="6" w16cid:durableId="1809013744">
    <w:abstractNumId w:val="30"/>
  </w:num>
  <w:num w:numId="7" w16cid:durableId="1344547969">
    <w:abstractNumId w:val="8"/>
  </w:num>
  <w:num w:numId="8" w16cid:durableId="180124585">
    <w:abstractNumId w:val="37"/>
  </w:num>
  <w:num w:numId="9" w16cid:durableId="1388987476">
    <w:abstractNumId w:val="38"/>
  </w:num>
  <w:num w:numId="10" w16cid:durableId="1452168984">
    <w:abstractNumId w:val="28"/>
  </w:num>
  <w:num w:numId="11" w16cid:durableId="1262838522">
    <w:abstractNumId w:val="36"/>
  </w:num>
  <w:num w:numId="12" w16cid:durableId="2081905906">
    <w:abstractNumId w:val="29"/>
  </w:num>
  <w:num w:numId="13" w16cid:durableId="979965149">
    <w:abstractNumId w:val="7"/>
  </w:num>
  <w:num w:numId="14" w16cid:durableId="1350715156">
    <w:abstractNumId w:val="43"/>
  </w:num>
  <w:num w:numId="15" w16cid:durableId="103960459">
    <w:abstractNumId w:val="27"/>
  </w:num>
  <w:num w:numId="16" w16cid:durableId="1330913007">
    <w:abstractNumId w:val="9"/>
  </w:num>
  <w:num w:numId="17" w16cid:durableId="1996641829">
    <w:abstractNumId w:val="2"/>
  </w:num>
  <w:num w:numId="18" w16cid:durableId="267391701">
    <w:abstractNumId w:val="13"/>
  </w:num>
  <w:num w:numId="19" w16cid:durableId="1711807593">
    <w:abstractNumId w:val="12"/>
  </w:num>
  <w:num w:numId="20" w16cid:durableId="1414813157">
    <w:abstractNumId w:val="22"/>
  </w:num>
  <w:num w:numId="21" w16cid:durableId="2135324093">
    <w:abstractNumId w:val="33"/>
  </w:num>
  <w:num w:numId="22" w16cid:durableId="1702433500">
    <w:abstractNumId w:val="16"/>
  </w:num>
  <w:num w:numId="23" w16cid:durableId="1806049523">
    <w:abstractNumId w:val="34"/>
  </w:num>
  <w:num w:numId="24" w16cid:durableId="1775513836">
    <w:abstractNumId w:val="42"/>
  </w:num>
  <w:num w:numId="25" w16cid:durableId="1608197267">
    <w:abstractNumId w:val="11"/>
  </w:num>
  <w:num w:numId="26" w16cid:durableId="1020205081">
    <w:abstractNumId w:val="18"/>
  </w:num>
  <w:num w:numId="27" w16cid:durableId="1757438301">
    <w:abstractNumId w:val="6"/>
  </w:num>
  <w:num w:numId="28" w16cid:durableId="1030450603">
    <w:abstractNumId w:val="17"/>
  </w:num>
  <w:num w:numId="29" w16cid:durableId="1610624145">
    <w:abstractNumId w:val="10"/>
  </w:num>
  <w:num w:numId="30" w16cid:durableId="1001665845">
    <w:abstractNumId w:val="26"/>
  </w:num>
  <w:num w:numId="31" w16cid:durableId="1304585033">
    <w:abstractNumId w:val="35"/>
  </w:num>
  <w:num w:numId="32" w16cid:durableId="670446675">
    <w:abstractNumId w:val="40"/>
  </w:num>
  <w:num w:numId="33" w16cid:durableId="1799376953">
    <w:abstractNumId w:val="23"/>
  </w:num>
  <w:num w:numId="34" w16cid:durableId="1129782000">
    <w:abstractNumId w:val="20"/>
  </w:num>
  <w:num w:numId="35" w16cid:durableId="2009475123">
    <w:abstractNumId w:val="1"/>
  </w:num>
  <w:num w:numId="36" w16cid:durableId="91055601">
    <w:abstractNumId w:val="21"/>
  </w:num>
  <w:num w:numId="37" w16cid:durableId="1513226248">
    <w:abstractNumId w:val="5"/>
  </w:num>
  <w:num w:numId="38" w16cid:durableId="1949501910">
    <w:abstractNumId w:val="31"/>
  </w:num>
  <w:num w:numId="39" w16cid:durableId="1859197430">
    <w:abstractNumId w:val="25"/>
  </w:num>
  <w:num w:numId="40" w16cid:durableId="528958069">
    <w:abstractNumId w:val="3"/>
  </w:num>
  <w:num w:numId="41" w16cid:durableId="600189490">
    <w:abstractNumId w:val="4"/>
  </w:num>
  <w:num w:numId="42" w16cid:durableId="891767268">
    <w:abstractNumId w:val="0"/>
  </w:num>
  <w:num w:numId="43" w16cid:durableId="871966751">
    <w:abstractNumId w:val="39"/>
  </w:num>
  <w:num w:numId="44" w16cid:durableId="41046882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0D19"/>
    <w:rsid w:val="000023FC"/>
    <w:rsid w:val="00002AB7"/>
    <w:rsid w:val="000035E0"/>
    <w:rsid w:val="0000411C"/>
    <w:rsid w:val="00004DEB"/>
    <w:rsid w:val="000063A7"/>
    <w:rsid w:val="00010810"/>
    <w:rsid w:val="00010D85"/>
    <w:rsid w:val="000113FE"/>
    <w:rsid w:val="000145E3"/>
    <w:rsid w:val="000204A1"/>
    <w:rsid w:val="00026408"/>
    <w:rsid w:val="0003517F"/>
    <w:rsid w:val="00037426"/>
    <w:rsid w:val="000431FA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9714A"/>
    <w:rsid w:val="000A0BE8"/>
    <w:rsid w:val="000A0E4E"/>
    <w:rsid w:val="000A0ED5"/>
    <w:rsid w:val="000A4A16"/>
    <w:rsid w:val="000A6FA3"/>
    <w:rsid w:val="000A7A5C"/>
    <w:rsid w:val="000B0160"/>
    <w:rsid w:val="000B0EE3"/>
    <w:rsid w:val="000B3849"/>
    <w:rsid w:val="000C1067"/>
    <w:rsid w:val="000C130A"/>
    <w:rsid w:val="000C44BC"/>
    <w:rsid w:val="000C4A24"/>
    <w:rsid w:val="000C6AB1"/>
    <w:rsid w:val="000C6DD3"/>
    <w:rsid w:val="000D01FC"/>
    <w:rsid w:val="000D06B1"/>
    <w:rsid w:val="000D0DCE"/>
    <w:rsid w:val="000D1629"/>
    <w:rsid w:val="000D1EAA"/>
    <w:rsid w:val="000D3823"/>
    <w:rsid w:val="000D4EC6"/>
    <w:rsid w:val="000D576B"/>
    <w:rsid w:val="000D7853"/>
    <w:rsid w:val="000D7E5C"/>
    <w:rsid w:val="000E1CA4"/>
    <w:rsid w:val="000E323E"/>
    <w:rsid w:val="000E3C1A"/>
    <w:rsid w:val="000E6EE1"/>
    <w:rsid w:val="000F0714"/>
    <w:rsid w:val="000F3C4F"/>
    <w:rsid w:val="000F61BF"/>
    <w:rsid w:val="000F7149"/>
    <w:rsid w:val="000F7954"/>
    <w:rsid w:val="00100404"/>
    <w:rsid w:val="00100863"/>
    <w:rsid w:val="00100C58"/>
    <w:rsid w:val="00100DB5"/>
    <w:rsid w:val="00100E51"/>
    <w:rsid w:val="0010252E"/>
    <w:rsid w:val="0010342A"/>
    <w:rsid w:val="001046A6"/>
    <w:rsid w:val="00104A95"/>
    <w:rsid w:val="00106B92"/>
    <w:rsid w:val="00107F54"/>
    <w:rsid w:val="0011251D"/>
    <w:rsid w:val="001175EE"/>
    <w:rsid w:val="00117644"/>
    <w:rsid w:val="00121210"/>
    <w:rsid w:val="00121A77"/>
    <w:rsid w:val="00121C3C"/>
    <w:rsid w:val="00125269"/>
    <w:rsid w:val="00126DE5"/>
    <w:rsid w:val="00130274"/>
    <w:rsid w:val="00132EC7"/>
    <w:rsid w:val="00146CB6"/>
    <w:rsid w:val="00146E59"/>
    <w:rsid w:val="00153FFD"/>
    <w:rsid w:val="001612CD"/>
    <w:rsid w:val="0016214F"/>
    <w:rsid w:val="00163663"/>
    <w:rsid w:val="00165481"/>
    <w:rsid w:val="001673C2"/>
    <w:rsid w:val="00172F25"/>
    <w:rsid w:val="00173575"/>
    <w:rsid w:val="00173ED9"/>
    <w:rsid w:val="001807F7"/>
    <w:rsid w:val="00180E11"/>
    <w:rsid w:val="00181C15"/>
    <w:rsid w:val="00184195"/>
    <w:rsid w:val="00184A87"/>
    <w:rsid w:val="00186AF3"/>
    <w:rsid w:val="00192333"/>
    <w:rsid w:val="00194412"/>
    <w:rsid w:val="001945D2"/>
    <w:rsid w:val="0019545D"/>
    <w:rsid w:val="00196CEB"/>
    <w:rsid w:val="00197898"/>
    <w:rsid w:val="001A1755"/>
    <w:rsid w:val="001A22DA"/>
    <w:rsid w:val="001A5E08"/>
    <w:rsid w:val="001B0C6A"/>
    <w:rsid w:val="001B21FB"/>
    <w:rsid w:val="001B39BA"/>
    <w:rsid w:val="001C0269"/>
    <w:rsid w:val="001C0FA2"/>
    <w:rsid w:val="001C1B76"/>
    <w:rsid w:val="001C2422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06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1F77BC"/>
    <w:rsid w:val="00200400"/>
    <w:rsid w:val="002036C7"/>
    <w:rsid w:val="00204F10"/>
    <w:rsid w:val="00205B36"/>
    <w:rsid w:val="002125DA"/>
    <w:rsid w:val="0021262B"/>
    <w:rsid w:val="00214BB9"/>
    <w:rsid w:val="00214E6D"/>
    <w:rsid w:val="002171E9"/>
    <w:rsid w:val="0021756F"/>
    <w:rsid w:val="00221CB3"/>
    <w:rsid w:val="00223060"/>
    <w:rsid w:val="00224AE4"/>
    <w:rsid w:val="00225A34"/>
    <w:rsid w:val="00226079"/>
    <w:rsid w:val="0022775F"/>
    <w:rsid w:val="00227FB8"/>
    <w:rsid w:val="00231795"/>
    <w:rsid w:val="00232B4B"/>
    <w:rsid w:val="00232D5E"/>
    <w:rsid w:val="0023445A"/>
    <w:rsid w:val="00236823"/>
    <w:rsid w:val="00243B50"/>
    <w:rsid w:val="00243E10"/>
    <w:rsid w:val="002508A9"/>
    <w:rsid w:val="00250C6D"/>
    <w:rsid w:val="00251B8B"/>
    <w:rsid w:val="00252305"/>
    <w:rsid w:val="00253486"/>
    <w:rsid w:val="002536F9"/>
    <w:rsid w:val="00260065"/>
    <w:rsid w:val="00261AA6"/>
    <w:rsid w:val="00265EB1"/>
    <w:rsid w:val="00266562"/>
    <w:rsid w:val="002675A2"/>
    <w:rsid w:val="00267F50"/>
    <w:rsid w:val="002705D8"/>
    <w:rsid w:val="002710DD"/>
    <w:rsid w:val="002726A4"/>
    <w:rsid w:val="0029252E"/>
    <w:rsid w:val="00292C07"/>
    <w:rsid w:val="00294CCE"/>
    <w:rsid w:val="00296019"/>
    <w:rsid w:val="002A1B4D"/>
    <w:rsid w:val="002A1F4F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4E65"/>
    <w:rsid w:val="002C6A88"/>
    <w:rsid w:val="002D08B4"/>
    <w:rsid w:val="002D3370"/>
    <w:rsid w:val="002D50E2"/>
    <w:rsid w:val="002E3F6C"/>
    <w:rsid w:val="002E40BF"/>
    <w:rsid w:val="002E6911"/>
    <w:rsid w:val="002E6C81"/>
    <w:rsid w:val="002E78F1"/>
    <w:rsid w:val="002E7DCC"/>
    <w:rsid w:val="002F0695"/>
    <w:rsid w:val="002F722C"/>
    <w:rsid w:val="002F73BE"/>
    <w:rsid w:val="002F7C13"/>
    <w:rsid w:val="003022F5"/>
    <w:rsid w:val="00305AD6"/>
    <w:rsid w:val="003121CF"/>
    <w:rsid w:val="003140CD"/>
    <w:rsid w:val="00317745"/>
    <w:rsid w:val="003178D3"/>
    <w:rsid w:val="00317E0B"/>
    <w:rsid w:val="003206E2"/>
    <w:rsid w:val="00322067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F8C"/>
    <w:rsid w:val="003836A9"/>
    <w:rsid w:val="003855EB"/>
    <w:rsid w:val="00387343"/>
    <w:rsid w:val="003879E7"/>
    <w:rsid w:val="00391B14"/>
    <w:rsid w:val="00393F5C"/>
    <w:rsid w:val="003944AE"/>
    <w:rsid w:val="0039564D"/>
    <w:rsid w:val="0039565D"/>
    <w:rsid w:val="003962F2"/>
    <w:rsid w:val="00397DEB"/>
    <w:rsid w:val="003A0A99"/>
    <w:rsid w:val="003A12D9"/>
    <w:rsid w:val="003A7631"/>
    <w:rsid w:val="003B04F8"/>
    <w:rsid w:val="003B0961"/>
    <w:rsid w:val="003B4087"/>
    <w:rsid w:val="003C0151"/>
    <w:rsid w:val="003C115D"/>
    <w:rsid w:val="003C32CD"/>
    <w:rsid w:val="003D4270"/>
    <w:rsid w:val="003D453D"/>
    <w:rsid w:val="003D4586"/>
    <w:rsid w:val="003D4CE6"/>
    <w:rsid w:val="003D66FC"/>
    <w:rsid w:val="003D7DC4"/>
    <w:rsid w:val="003E124B"/>
    <w:rsid w:val="003E4926"/>
    <w:rsid w:val="003E4CEE"/>
    <w:rsid w:val="003E50A7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26A06"/>
    <w:rsid w:val="00431D18"/>
    <w:rsid w:val="00431F0D"/>
    <w:rsid w:val="00432AC9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4485"/>
    <w:rsid w:val="0047793F"/>
    <w:rsid w:val="00477E07"/>
    <w:rsid w:val="0048203E"/>
    <w:rsid w:val="004839BE"/>
    <w:rsid w:val="00485DB5"/>
    <w:rsid w:val="004871F5"/>
    <w:rsid w:val="00491571"/>
    <w:rsid w:val="00492B9F"/>
    <w:rsid w:val="004948BA"/>
    <w:rsid w:val="00496483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1F08"/>
    <w:rsid w:val="004D28B3"/>
    <w:rsid w:val="004D28DA"/>
    <w:rsid w:val="004D66B1"/>
    <w:rsid w:val="004D7A8E"/>
    <w:rsid w:val="004E060E"/>
    <w:rsid w:val="004E2BAF"/>
    <w:rsid w:val="004E4766"/>
    <w:rsid w:val="004E4800"/>
    <w:rsid w:val="004F10A2"/>
    <w:rsid w:val="004F26D5"/>
    <w:rsid w:val="00500322"/>
    <w:rsid w:val="005011DF"/>
    <w:rsid w:val="00515626"/>
    <w:rsid w:val="0051683E"/>
    <w:rsid w:val="00522A62"/>
    <w:rsid w:val="00522FBD"/>
    <w:rsid w:val="00526D2B"/>
    <w:rsid w:val="0053318C"/>
    <w:rsid w:val="0053445A"/>
    <w:rsid w:val="00534F7F"/>
    <w:rsid w:val="0054270E"/>
    <w:rsid w:val="00543A71"/>
    <w:rsid w:val="00547518"/>
    <w:rsid w:val="005550A3"/>
    <w:rsid w:val="005602EF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0151"/>
    <w:rsid w:val="00591412"/>
    <w:rsid w:val="005924DE"/>
    <w:rsid w:val="00596713"/>
    <w:rsid w:val="00596C94"/>
    <w:rsid w:val="005A13B7"/>
    <w:rsid w:val="005A637C"/>
    <w:rsid w:val="005A67D8"/>
    <w:rsid w:val="005B175F"/>
    <w:rsid w:val="005B2052"/>
    <w:rsid w:val="005B4455"/>
    <w:rsid w:val="005B4DA2"/>
    <w:rsid w:val="005B584E"/>
    <w:rsid w:val="005B63E3"/>
    <w:rsid w:val="005C749C"/>
    <w:rsid w:val="005D0909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24C"/>
    <w:rsid w:val="005E1473"/>
    <w:rsid w:val="005E6602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3373"/>
    <w:rsid w:val="00615103"/>
    <w:rsid w:val="0061617A"/>
    <w:rsid w:val="00616FA9"/>
    <w:rsid w:val="00621842"/>
    <w:rsid w:val="00625714"/>
    <w:rsid w:val="00626657"/>
    <w:rsid w:val="00632ACA"/>
    <w:rsid w:val="006367B6"/>
    <w:rsid w:val="00636F96"/>
    <w:rsid w:val="006402A5"/>
    <w:rsid w:val="00641ED6"/>
    <w:rsid w:val="006473F9"/>
    <w:rsid w:val="00650445"/>
    <w:rsid w:val="006522D0"/>
    <w:rsid w:val="0065333F"/>
    <w:rsid w:val="00653761"/>
    <w:rsid w:val="00656646"/>
    <w:rsid w:val="00657A98"/>
    <w:rsid w:val="006608DD"/>
    <w:rsid w:val="0066229D"/>
    <w:rsid w:val="006638FC"/>
    <w:rsid w:val="006644B1"/>
    <w:rsid w:val="00670434"/>
    <w:rsid w:val="006739A6"/>
    <w:rsid w:val="00673AB2"/>
    <w:rsid w:val="006816D1"/>
    <w:rsid w:val="00681E52"/>
    <w:rsid w:val="006860A3"/>
    <w:rsid w:val="00686E40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3954"/>
    <w:rsid w:val="006F5099"/>
    <w:rsid w:val="00700A18"/>
    <w:rsid w:val="00700A35"/>
    <w:rsid w:val="00700FBB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3A91"/>
    <w:rsid w:val="0073421A"/>
    <w:rsid w:val="00735710"/>
    <w:rsid w:val="00735E13"/>
    <w:rsid w:val="00736370"/>
    <w:rsid w:val="00736984"/>
    <w:rsid w:val="00740A0E"/>
    <w:rsid w:val="00740AAE"/>
    <w:rsid w:val="00741C87"/>
    <w:rsid w:val="00742BAE"/>
    <w:rsid w:val="007430A6"/>
    <w:rsid w:val="00743545"/>
    <w:rsid w:val="00745222"/>
    <w:rsid w:val="0074716A"/>
    <w:rsid w:val="007475E8"/>
    <w:rsid w:val="007507B8"/>
    <w:rsid w:val="0075199B"/>
    <w:rsid w:val="00753342"/>
    <w:rsid w:val="0075597B"/>
    <w:rsid w:val="0075739C"/>
    <w:rsid w:val="0076067C"/>
    <w:rsid w:val="0076273F"/>
    <w:rsid w:val="007647D8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7B0F"/>
    <w:rsid w:val="007B1DBF"/>
    <w:rsid w:val="007B2CE8"/>
    <w:rsid w:val="007B3B67"/>
    <w:rsid w:val="007B564C"/>
    <w:rsid w:val="007B5E7C"/>
    <w:rsid w:val="007C0CB5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1EB8"/>
    <w:rsid w:val="007F2F69"/>
    <w:rsid w:val="00800979"/>
    <w:rsid w:val="00814459"/>
    <w:rsid w:val="008231BF"/>
    <w:rsid w:val="00823F2E"/>
    <w:rsid w:val="00824E05"/>
    <w:rsid w:val="00825580"/>
    <w:rsid w:val="00826CC8"/>
    <w:rsid w:val="008312D9"/>
    <w:rsid w:val="00831CAA"/>
    <w:rsid w:val="00832AC3"/>
    <w:rsid w:val="00832B51"/>
    <w:rsid w:val="00832ECE"/>
    <w:rsid w:val="008348F9"/>
    <w:rsid w:val="008353AE"/>
    <w:rsid w:val="008367E9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31C9"/>
    <w:rsid w:val="00856E51"/>
    <w:rsid w:val="0086066F"/>
    <w:rsid w:val="00863413"/>
    <w:rsid w:val="00864DE9"/>
    <w:rsid w:val="0086585A"/>
    <w:rsid w:val="00865D8C"/>
    <w:rsid w:val="00872EDC"/>
    <w:rsid w:val="008773A8"/>
    <w:rsid w:val="008823DC"/>
    <w:rsid w:val="00885649"/>
    <w:rsid w:val="0088627D"/>
    <w:rsid w:val="008901F0"/>
    <w:rsid w:val="00890573"/>
    <w:rsid w:val="00890BB3"/>
    <w:rsid w:val="0089175B"/>
    <w:rsid w:val="00892742"/>
    <w:rsid w:val="00892AA5"/>
    <w:rsid w:val="008972CC"/>
    <w:rsid w:val="008A0867"/>
    <w:rsid w:val="008A13C9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6A1E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39E"/>
    <w:rsid w:val="00931474"/>
    <w:rsid w:val="00931E40"/>
    <w:rsid w:val="00932C82"/>
    <w:rsid w:val="00932D40"/>
    <w:rsid w:val="009357FB"/>
    <w:rsid w:val="00935FE2"/>
    <w:rsid w:val="00936380"/>
    <w:rsid w:val="009367DE"/>
    <w:rsid w:val="00937F01"/>
    <w:rsid w:val="0094136E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2B45"/>
    <w:rsid w:val="009659DC"/>
    <w:rsid w:val="0096660B"/>
    <w:rsid w:val="00967BDC"/>
    <w:rsid w:val="009700F8"/>
    <w:rsid w:val="009720AE"/>
    <w:rsid w:val="009722C8"/>
    <w:rsid w:val="00972E4D"/>
    <w:rsid w:val="00973782"/>
    <w:rsid w:val="00973879"/>
    <w:rsid w:val="009851A8"/>
    <w:rsid w:val="00987F7F"/>
    <w:rsid w:val="009909B6"/>
    <w:rsid w:val="00992189"/>
    <w:rsid w:val="009941A7"/>
    <w:rsid w:val="009950E3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57A9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29B7"/>
    <w:rsid w:val="00A131A8"/>
    <w:rsid w:val="00A131B9"/>
    <w:rsid w:val="00A13C39"/>
    <w:rsid w:val="00A14546"/>
    <w:rsid w:val="00A15397"/>
    <w:rsid w:val="00A164E2"/>
    <w:rsid w:val="00A178CA"/>
    <w:rsid w:val="00A17B8B"/>
    <w:rsid w:val="00A20D6C"/>
    <w:rsid w:val="00A23E86"/>
    <w:rsid w:val="00A24354"/>
    <w:rsid w:val="00A27CF3"/>
    <w:rsid w:val="00A3149A"/>
    <w:rsid w:val="00A31DB6"/>
    <w:rsid w:val="00A34854"/>
    <w:rsid w:val="00A34DB6"/>
    <w:rsid w:val="00A406BD"/>
    <w:rsid w:val="00A42631"/>
    <w:rsid w:val="00A4350A"/>
    <w:rsid w:val="00A44592"/>
    <w:rsid w:val="00A445F5"/>
    <w:rsid w:val="00A468A0"/>
    <w:rsid w:val="00A47068"/>
    <w:rsid w:val="00A523AD"/>
    <w:rsid w:val="00A551A5"/>
    <w:rsid w:val="00A559A4"/>
    <w:rsid w:val="00A613E3"/>
    <w:rsid w:val="00A619B4"/>
    <w:rsid w:val="00A64C2C"/>
    <w:rsid w:val="00A6550C"/>
    <w:rsid w:val="00A76BF7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4A5E"/>
    <w:rsid w:val="00A96337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1633"/>
    <w:rsid w:val="00AC4B37"/>
    <w:rsid w:val="00AD38AA"/>
    <w:rsid w:val="00AD41B1"/>
    <w:rsid w:val="00AD6B7B"/>
    <w:rsid w:val="00AD7874"/>
    <w:rsid w:val="00AE04DE"/>
    <w:rsid w:val="00AE31B9"/>
    <w:rsid w:val="00AE5AB8"/>
    <w:rsid w:val="00AE5D9F"/>
    <w:rsid w:val="00AE61EE"/>
    <w:rsid w:val="00AE6639"/>
    <w:rsid w:val="00AF055F"/>
    <w:rsid w:val="00AF0CB3"/>
    <w:rsid w:val="00AF3DC1"/>
    <w:rsid w:val="00AF4D09"/>
    <w:rsid w:val="00AF4E75"/>
    <w:rsid w:val="00AF5597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276E0"/>
    <w:rsid w:val="00B316CC"/>
    <w:rsid w:val="00B329F0"/>
    <w:rsid w:val="00B34188"/>
    <w:rsid w:val="00B359F6"/>
    <w:rsid w:val="00B36279"/>
    <w:rsid w:val="00B3719E"/>
    <w:rsid w:val="00B407FC"/>
    <w:rsid w:val="00B43446"/>
    <w:rsid w:val="00B45078"/>
    <w:rsid w:val="00B506B2"/>
    <w:rsid w:val="00B50C56"/>
    <w:rsid w:val="00B554FF"/>
    <w:rsid w:val="00B56AA9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28C"/>
    <w:rsid w:val="00B82851"/>
    <w:rsid w:val="00B87048"/>
    <w:rsid w:val="00B92BAF"/>
    <w:rsid w:val="00B96018"/>
    <w:rsid w:val="00BA0EAB"/>
    <w:rsid w:val="00BA1629"/>
    <w:rsid w:val="00BA24BE"/>
    <w:rsid w:val="00BA59A3"/>
    <w:rsid w:val="00BB040A"/>
    <w:rsid w:val="00BB24D0"/>
    <w:rsid w:val="00BB62B5"/>
    <w:rsid w:val="00BB6F40"/>
    <w:rsid w:val="00BC2025"/>
    <w:rsid w:val="00BC2B97"/>
    <w:rsid w:val="00BC35A5"/>
    <w:rsid w:val="00BC4224"/>
    <w:rsid w:val="00BC4E37"/>
    <w:rsid w:val="00BC7B4D"/>
    <w:rsid w:val="00BD026B"/>
    <w:rsid w:val="00BD1962"/>
    <w:rsid w:val="00BD19FA"/>
    <w:rsid w:val="00BD1FB5"/>
    <w:rsid w:val="00BD2AD6"/>
    <w:rsid w:val="00BD3ECF"/>
    <w:rsid w:val="00BD4A3B"/>
    <w:rsid w:val="00BD575B"/>
    <w:rsid w:val="00BD5AF6"/>
    <w:rsid w:val="00BE01B4"/>
    <w:rsid w:val="00BE1292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214C"/>
    <w:rsid w:val="00C332B0"/>
    <w:rsid w:val="00C34EED"/>
    <w:rsid w:val="00C407E4"/>
    <w:rsid w:val="00C444E6"/>
    <w:rsid w:val="00C46D8E"/>
    <w:rsid w:val="00C4762B"/>
    <w:rsid w:val="00C50902"/>
    <w:rsid w:val="00C5266A"/>
    <w:rsid w:val="00C53594"/>
    <w:rsid w:val="00C54C82"/>
    <w:rsid w:val="00C5749D"/>
    <w:rsid w:val="00C600E7"/>
    <w:rsid w:val="00C607EB"/>
    <w:rsid w:val="00C60D24"/>
    <w:rsid w:val="00C611B3"/>
    <w:rsid w:val="00C613B3"/>
    <w:rsid w:val="00C63965"/>
    <w:rsid w:val="00C63FBF"/>
    <w:rsid w:val="00C65636"/>
    <w:rsid w:val="00C67BF5"/>
    <w:rsid w:val="00C67ECB"/>
    <w:rsid w:val="00C71FE7"/>
    <w:rsid w:val="00C76872"/>
    <w:rsid w:val="00C81276"/>
    <w:rsid w:val="00C821CE"/>
    <w:rsid w:val="00C827CD"/>
    <w:rsid w:val="00C83707"/>
    <w:rsid w:val="00C840D8"/>
    <w:rsid w:val="00C84CA3"/>
    <w:rsid w:val="00C9197E"/>
    <w:rsid w:val="00C91D4D"/>
    <w:rsid w:val="00C94BE3"/>
    <w:rsid w:val="00C95135"/>
    <w:rsid w:val="00C958AC"/>
    <w:rsid w:val="00CA2ED8"/>
    <w:rsid w:val="00CA3A64"/>
    <w:rsid w:val="00CA40A4"/>
    <w:rsid w:val="00CA44D6"/>
    <w:rsid w:val="00CA6B0C"/>
    <w:rsid w:val="00CA76FF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CF6C9E"/>
    <w:rsid w:val="00D04F20"/>
    <w:rsid w:val="00D05BE9"/>
    <w:rsid w:val="00D05DDA"/>
    <w:rsid w:val="00D07F63"/>
    <w:rsid w:val="00D15EC3"/>
    <w:rsid w:val="00D16471"/>
    <w:rsid w:val="00D1680E"/>
    <w:rsid w:val="00D2259A"/>
    <w:rsid w:val="00D255A1"/>
    <w:rsid w:val="00D42701"/>
    <w:rsid w:val="00D42B0C"/>
    <w:rsid w:val="00D471BF"/>
    <w:rsid w:val="00D520FD"/>
    <w:rsid w:val="00D52393"/>
    <w:rsid w:val="00D53B44"/>
    <w:rsid w:val="00D54B19"/>
    <w:rsid w:val="00D60F9E"/>
    <w:rsid w:val="00D63AAB"/>
    <w:rsid w:val="00D65648"/>
    <w:rsid w:val="00D65886"/>
    <w:rsid w:val="00D65D70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4B0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D1239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20FA"/>
    <w:rsid w:val="00DF44CA"/>
    <w:rsid w:val="00E004E7"/>
    <w:rsid w:val="00E06976"/>
    <w:rsid w:val="00E0731B"/>
    <w:rsid w:val="00E119F2"/>
    <w:rsid w:val="00E127E2"/>
    <w:rsid w:val="00E139B6"/>
    <w:rsid w:val="00E2258A"/>
    <w:rsid w:val="00E25D9D"/>
    <w:rsid w:val="00E2709C"/>
    <w:rsid w:val="00E30402"/>
    <w:rsid w:val="00E33321"/>
    <w:rsid w:val="00E333F3"/>
    <w:rsid w:val="00E35A10"/>
    <w:rsid w:val="00E4115A"/>
    <w:rsid w:val="00E415BC"/>
    <w:rsid w:val="00E51409"/>
    <w:rsid w:val="00E5441F"/>
    <w:rsid w:val="00E57FFB"/>
    <w:rsid w:val="00E60899"/>
    <w:rsid w:val="00E61571"/>
    <w:rsid w:val="00E63670"/>
    <w:rsid w:val="00E65E28"/>
    <w:rsid w:val="00E6775A"/>
    <w:rsid w:val="00E73F61"/>
    <w:rsid w:val="00E74D28"/>
    <w:rsid w:val="00E7735B"/>
    <w:rsid w:val="00E80079"/>
    <w:rsid w:val="00E80C74"/>
    <w:rsid w:val="00E87E33"/>
    <w:rsid w:val="00E905E7"/>
    <w:rsid w:val="00E908A1"/>
    <w:rsid w:val="00E93146"/>
    <w:rsid w:val="00E96600"/>
    <w:rsid w:val="00EA3365"/>
    <w:rsid w:val="00EA4E6A"/>
    <w:rsid w:val="00EA5C7A"/>
    <w:rsid w:val="00EA5CBC"/>
    <w:rsid w:val="00EA65A2"/>
    <w:rsid w:val="00EB1C5E"/>
    <w:rsid w:val="00EB2B44"/>
    <w:rsid w:val="00EB2E81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E6F8E"/>
    <w:rsid w:val="00EF2F23"/>
    <w:rsid w:val="00EF5019"/>
    <w:rsid w:val="00EF520A"/>
    <w:rsid w:val="00EF5CC3"/>
    <w:rsid w:val="00EF5EA9"/>
    <w:rsid w:val="00F00434"/>
    <w:rsid w:val="00F064AA"/>
    <w:rsid w:val="00F075FB"/>
    <w:rsid w:val="00F10A17"/>
    <w:rsid w:val="00F12432"/>
    <w:rsid w:val="00F12D27"/>
    <w:rsid w:val="00F154DC"/>
    <w:rsid w:val="00F15C34"/>
    <w:rsid w:val="00F16A35"/>
    <w:rsid w:val="00F202AC"/>
    <w:rsid w:val="00F21BA7"/>
    <w:rsid w:val="00F226D3"/>
    <w:rsid w:val="00F24789"/>
    <w:rsid w:val="00F25D68"/>
    <w:rsid w:val="00F30637"/>
    <w:rsid w:val="00F32AD0"/>
    <w:rsid w:val="00F33157"/>
    <w:rsid w:val="00F351FF"/>
    <w:rsid w:val="00F356D4"/>
    <w:rsid w:val="00F409CC"/>
    <w:rsid w:val="00F45DC2"/>
    <w:rsid w:val="00F471BA"/>
    <w:rsid w:val="00F47317"/>
    <w:rsid w:val="00F47E97"/>
    <w:rsid w:val="00F51BE8"/>
    <w:rsid w:val="00F51E0E"/>
    <w:rsid w:val="00F52962"/>
    <w:rsid w:val="00F53DA0"/>
    <w:rsid w:val="00F54F9B"/>
    <w:rsid w:val="00F56251"/>
    <w:rsid w:val="00F616A4"/>
    <w:rsid w:val="00F62A74"/>
    <w:rsid w:val="00F63CC9"/>
    <w:rsid w:val="00F65C6D"/>
    <w:rsid w:val="00F66E2C"/>
    <w:rsid w:val="00F67112"/>
    <w:rsid w:val="00F70246"/>
    <w:rsid w:val="00F744CB"/>
    <w:rsid w:val="00F76BDB"/>
    <w:rsid w:val="00F802AB"/>
    <w:rsid w:val="00F81479"/>
    <w:rsid w:val="00F814FF"/>
    <w:rsid w:val="00F865FD"/>
    <w:rsid w:val="00F86CD8"/>
    <w:rsid w:val="00F87DCE"/>
    <w:rsid w:val="00F90D77"/>
    <w:rsid w:val="00F97F13"/>
    <w:rsid w:val="00FA4DCA"/>
    <w:rsid w:val="00FA5C75"/>
    <w:rsid w:val="00FB2365"/>
    <w:rsid w:val="00FB4DC1"/>
    <w:rsid w:val="00FB65B3"/>
    <w:rsid w:val="00FC070C"/>
    <w:rsid w:val="00FC0BA7"/>
    <w:rsid w:val="00FC0DAE"/>
    <w:rsid w:val="00FC495C"/>
    <w:rsid w:val="00FC6362"/>
    <w:rsid w:val="00FD18FD"/>
    <w:rsid w:val="00FD29DF"/>
    <w:rsid w:val="00FD5A96"/>
    <w:rsid w:val="00FD6CEC"/>
    <w:rsid w:val="00FE26B0"/>
    <w:rsid w:val="00FE53F9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AE78B3"/>
  <w15:docId w15:val="{E83AEC3B-D94B-4A19-B4AD-2247EC66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53342"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753342"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rsid w:val="00753342"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rsid w:val="00753342"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rsid w:val="00753342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rsid w:val="00753342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rsid w:val="00753342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rsid w:val="00753342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sid w:val="00753342"/>
    <w:rPr>
      <w:sz w:val="16"/>
    </w:rPr>
  </w:style>
  <w:style w:type="paragraph" w:styleId="Pripombabesedilo">
    <w:name w:val="annotation text"/>
    <w:basedOn w:val="Navaden"/>
    <w:link w:val="PripombabesediloZnak"/>
    <w:semiHidden/>
    <w:rsid w:val="00753342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9EA3-0599-4944-BD8C-980E1CD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7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Miha Pečečnik</cp:lastModifiedBy>
  <cp:revision>8</cp:revision>
  <cp:lastPrinted>2018-12-07T06:41:00Z</cp:lastPrinted>
  <dcterms:created xsi:type="dcterms:W3CDTF">2026-05-14T10:46:00Z</dcterms:created>
  <dcterms:modified xsi:type="dcterms:W3CDTF">2026-06-02T06:50:00Z</dcterms:modified>
</cp:coreProperties>
</file>